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8C0" w:rsidRDefault="005968C0" w:rsidP="005968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WILKYNSON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5968C0" w:rsidRDefault="005968C0" w:rsidP="005968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Caldwell, Derbyshire.</w:t>
      </w:r>
    </w:p>
    <w:p w:rsidR="005968C0" w:rsidRDefault="005968C0" w:rsidP="005968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68C0" w:rsidRDefault="005968C0" w:rsidP="005968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68C0" w:rsidRDefault="005968C0" w:rsidP="005968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 into land of</w:t>
      </w:r>
    </w:p>
    <w:p w:rsidR="005968C0" w:rsidRDefault="005968C0" w:rsidP="005968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late John Mowbray, 2</w:t>
      </w:r>
      <w:r w:rsidRPr="006E2CCC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5968C0" w:rsidRDefault="005968C0" w:rsidP="005968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24-108)</w:t>
      </w:r>
    </w:p>
    <w:p w:rsidR="005968C0" w:rsidRDefault="005968C0" w:rsidP="005968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68C0" w:rsidRDefault="005968C0" w:rsidP="005968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68C0" w:rsidRPr="006E2CCC" w:rsidRDefault="005968C0" w:rsidP="005968C0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>27 May 2016</w:t>
      </w:r>
    </w:p>
    <w:p w:rsidR="006B2F86" w:rsidRPr="005968C0" w:rsidRDefault="005968C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968C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8C0" w:rsidRDefault="005968C0" w:rsidP="00E71FC3">
      <w:pPr>
        <w:spacing w:after="0" w:line="240" w:lineRule="auto"/>
      </w:pPr>
      <w:r>
        <w:separator/>
      </w:r>
    </w:p>
  </w:endnote>
  <w:endnote w:type="continuationSeparator" w:id="0">
    <w:p w:rsidR="005968C0" w:rsidRDefault="005968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8C0" w:rsidRDefault="005968C0" w:rsidP="00E71FC3">
      <w:pPr>
        <w:spacing w:after="0" w:line="240" w:lineRule="auto"/>
      </w:pPr>
      <w:r>
        <w:separator/>
      </w:r>
    </w:p>
  </w:footnote>
  <w:footnote w:type="continuationSeparator" w:id="0">
    <w:p w:rsidR="005968C0" w:rsidRDefault="005968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8C0"/>
    <w:rsid w:val="005968C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18C94"/>
  <w15:chartTrackingRefBased/>
  <w15:docId w15:val="{CF88A1DC-FE1C-4D67-BFBA-5B19A3AF2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2016-05-27T21:21:00Z</dcterms:created>
  <dcterms:modified xsi:type="dcterms:W3CDTF">2016-05-27T21:21:00Z</dcterms:modified>
</cp:coreProperties>
</file>